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5EDC7" w14:textId="7EB7931C" w:rsidR="00BA00AB" w:rsidRDefault="003756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BOTILLER</w:t>
      </w:r>
      <w:r>
        <w:rPr>
          <w:rFonts w:cs="Times New Roman"/>
          <w:szCs w:val="24"/>
        </w:rPr>
        <w:t xml:space="preserve">        (d.ca.1441)</w:t>
      </w:r>
    </w:p>
    <w:p w14:paraId="3244549E" w14:textId="77777777" w:rsidR="0037564D" w:rsidRDefault="0037564D" w:rsidP="009139A6">
      <w:pPr>
        <w:pStyle w:val="NoSpacing"/>
        <w:rPr>
          <w:rFonts w:cs="Times New Roman"/>
          <w:szCs w:val="24"/>
        </w:rPr>
      </w:pPr>
    </w:p>
    <w:p w14:paraId="78261F4E" w14:textId="77777777" w:rsidR="0037564D" w:rsidRDefault="0037564D" w:rsidP="009139A6">
      <w:pPr>
        <w:pStyle w:val="NoSpacing"/>
        <w:rPr>
          <w:rFonts w:cs="Times New Roman"/>
          <w:szCs w:val="24"/>
        </w:rPr>
      </w:pPr>
    </w:p>
    <w:p w14:paraId="3741D272" w14:textId="7B87A653" w:rsidR="0037564D" w:rsidRDefault="003756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Nov.1441</w:t>
      </w:r>
      <w:r>
        <w:rPr>
          <w:rFonts w:cs="Times New Roman"/>
          <w:szCs w:val="24"/>
        </w:rPr>
        <w:tab/>
        <w:t>Writ of diem clausit extremum to the Escheator of Warwickshire.</w:t>
      </w:r>
    </w:p>
    <w:p w14:paraId="36A89F26" w14:textId="317A63CE" w:rsidR="0037564D" w:rsidRDefault="003756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p.196)</w:t>
      </w:r>
    </w:p>
    <w:p w14:paraId="0836D525" w14:textId="77777777" w:rsidR="0037564D" w:rsidRDefault="0037564D" w:rsidP="009139A6">
      <w:pPr>
        <w:pStyle w:val="NoSpacing"/>
        <w:rPr>
          <w:rFonts w:cs="Times New Roman"/>
          <w:szCs w:val="24"/>
        </w:rPr>
      </w:pPr>
    </w:p>
    <w:p w14:paraId="7F4D0C4C" w14:textId="77777777" w:rsidR="0037564D" w:rsidRDefault="0037564D" w:rsidP="009139A6">
      <w:pPr>
        <w:pStyle w:val="NoSpacing"/>
        <w:rPr>
          <w:rFonts w:cs="Times New Roman"/>
          <w:szCs w:val="24"/>
        </w:rPr>
      </w:pPr>
    </w:p>
    <w:p w14:paraId="5C3F52DC" w14:textId="08C519A1" w:rsidR="0037564D" w:rsidRPr="0037564D" w:rsidRDefault="003756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September 2023</w:t>
      </w:r>
    </w:p>
    <w:sectPr w:rsidR="0037564D" w:rsidRPr="00375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5115C" w14:textId="77777777" w:rsidR="0037564D" w:rsidRDefault="0037564D" w:rsidP="009139A6">
      <w:r>
        <w:separator/>
      </w:r>
    </w:p>
  </w:endnote>
  <w:endnote w:type="continuationSeparator" w:id="0">
    <w:p w14:paraId="3C668E27" w14:textId="77777777" w:rsidR="0037564D" w:rsidRDefault="003756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E9C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CEF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23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B852" w14:textId="77777777" w:rsidR="0037564D" w:rsidRDefault="0037564D" w:rsidP="009139A6">
      <w:r>
        <w:separator/>
      </w:r>
    </w:p>
  </w:footnote>
  <w:footnote w:type="continuationSeparator" w:id="0">
    <w:p w14:paraId="3225B344" w14:textId="77777777" w:rsidR="0037564D" w:rsidRDefault="003756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EF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DF7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B44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4D"/>
    <w:rsid w:val="000666E0"/>
    <w:rsid w:val="002510B7"/>
    <w:rsid w:val="0037564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68F5B"/>
  <w15:chartTrackingRefBased/>
  <w15:docId w15:val="{FD597680-A99C-47D3-B60B-18EFD697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2023-09-03T06:49:00Z</dcterms:created>
  <dcterms:modified xsi:type="dcterms:W3CDTF">2023-09-03T06:51:00Z</dcterms:modified>
</cp:coreProperties>
</file>